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18175451"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A6209">
        <w:rPr>
          <w:b/>
          <w:noProof/>
          <w:sz w:val="24"/>
        </w:rPr>
        <w:t>159</w:t>
      </w:r>
      <w:r>
        <w:rPr>
          <w:b/>
          <w:i/>
          <w:noProof/>
          <w:sz w:val="28"/>
        </w:rPr>
        <w:tab/>
        <w:t>S2-</w:t>
      </w:r>
      <w:r w:rsidR="005A6209" w:rsidRPr="00335560">
        <w:rPr>
          <w:b/>
          <w:i/>
          <w:noProof/>
          <w:sz w:val="28"/>
        </w:rPr>
        <w:t>23</w:t>
      </w:r>
      <w:r w:rsidR="00937F31">
        <w:rPr>
          <w:b/>
          <w:i/>
          <w:noProof/>
          <w:sz w:val="28"/>
        </w:rPr>
        <w:t>10977</w:t>
      </w:r>
    </w:p>
    <w:p w14:paraId="2CEEF6DE" w14:textId="007C4159" w:rsidR="007C427E" w:rsidRDefault="005A6209" w:rsidP="005A6209">
      <w:pPr>
        <w:pStyle w:val="CRCoverPage"/>
        <w:pBdr>
          <w:bottom w:val="single" w:sz="6" w:space="0" w:color="auto"/>
        </w:pBdr>
        <w:tabs>
          <w:tab w:val="right" w:pos="9638"/>
        </w:tabs>
        <w:spacing w:after="0"/>
        <w:rPr>
          <w:b/>
          <w:noProof/>
          <w:sz w:val="24"/>
        </w:rPr>
      </w:pPr>
      <w:r>
        <w:rPr>
          <w:rFonts w:eastAsia="Arial Unicode MS" w:cs="Arial"/>
          <w:b/>
          <w:bCs/>
          <w:sz w:val="24"/>
        </w:rPr>
        <w:t>Xiamen</w:t>
      </w:r>
      <w:r w:rsidRPr="00D12C8F">
        <w:rPr>
          <w:rFonts w:eastAsia="Arial Unicode MS" w:cs="Arial"/>
          <w:b/>
          <w:bCs/>
          <w:sz w:val="24"/>
        </w:rPr>
        <w:t xml:space="preserve">, </w:t>
      </w:r>
      <w:r>
        <w:rPr>
          <w:rFonts w:eastAsia="Arial Unicode MS" w:cs="Arial"/>
          <w:b/>
          <w:bCs/>
          <w:sz w:val="24"/>
        </w:rPr>
        <w:t>China</w:t>
      </w:r>
      <w:r w:rsidRPr="00D12C8F">
        <w:rPr>
          <w:rFonts w:eastAsia="Arial Unicode MS" w:cs="Arial"/>
          <w:b/>
          <w:bCs/>
          <w:sz w:val="24"/>
        </w:rPr>
        <w:t xml:space="preserve">, </w:t>
      </w:r>
      <w:r>
        <w:rPr>
          <w:rFonts w:eastAsia="Arial Unicode MS" w:cs="Arial"/>
          <w:b/>
          <w:bCs/>
          <w:sz w:val="24"/>
        </w:rPr>
        <w:t>October 9</w:t>
      </w:r>
      <w:r w:rsidRPr="00D12C8F">
        <w:rPr>
          <w:rFonts w:eastAsia="Arial Unicode MS" w:cs="Arial"/>
          <w:b/>
          <w:bCs/>
          <w:sz w:val="24"/>
        </w:rPr>
        <w:t>-</w:t>
      </w:r>
      <w:r>
        <w:rPr>
          <w:rFonts w:eastAsia="Arial Unicode MS" w:cs="Arial"/>
          <w:b/>
          <w:bCs/>
          <w:sz w:val="24"/>
        </w:rPr>
        <w:t>13</w:t>
      </w:r>
      <w:r w:rsidRPr="00D12C8F">
        <w:rPr>
          <w:rFonts w:eastAsia="Arial Unicode MS" w:cs="Arial"/>
          <w:b/>
          <w:bCs/>
          <w:sz w:val="24"/>
        </w:rPr>
        <w:t>, 2023</w:t>
      </w:r>
      <w:r w:rsidR="007C427E">
        <w:rPr>
          <w:b/>
          <w:noProof/>
          <w:sz w:val="24"/>
        </w:rPr>
        <w:tab/>
      </w:r>
      <w:r w:rsidRPr="00237B9B">
        <w:rPr>
          <w:rStyle w:val="ad"/>
          <w:szCs w:val="22"/>
        </w:rPr>
        <w:t>(revision of S2-2309</w:t>
      </w:r>
      <w:r>
        <w:rPr>
          <w:rStyle w:val="ad"/>
          <w:szCs w:val="22"/>
        </w:rPr>
        <w:t>247)</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F55F459" w:rsidR="001E41F3" w:rsidRPr="000147EF" w:rsidRDefault="00E157AD" w:rsidP="00644B4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644B4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37A441" w:rsidR="001E41F3" w:rsidRPr="00740495" w:rsidRDefault="0009496D" w:rsidP="00740495">
            <w:pPr>
              <w:pStyle w:val="CRCoverPage"/>
              <w:spacing w:after="0"/>
              <w:jc w:val="center"/>
              <w:rPr>
                <w:b/>
                <w:noProof/>
                <w:sz w:val="28"/>
                <w:lang w:eastAsia="zh-CN"/>
              </w:rPr>
            </w:pPr>
            <w:r>
              <w:rPr>
                <w:rFonts w:hint="eastAsia"/>
                <w:b/>
                <w:noProof/>
                <w:sz w:val="28"/>
                <w:lang w:eastAsia="zh-CN"/>
              </w:rPr>
              <w:t>4</w:t>
            </w:r>
            <w:r>
              <w:rPr>
                <w:b/>
                <w:noProof/>
                <w:sz w:val="28"/>
                <w:lang w:eastAsia="zh-CN"/>
              </w:rPr>
              <w:t>421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060BCC5" w:rsidR="001E41F3" w:rsidRPr="000147EF" w:rsidRDefault="00937F31" w:rsidP="00937F31">
            <w:pPr>
              <w:pStyle w:val="CRCoverPage"/>
              <w:spacing w:after="0"/>
              <w:jc w:val="center"/>
              <w:rPr>
                <w:rFonts w:hint="eastAsia"/>
                <w:b/>
                <w:noProof/>
                <w:lang w:eastAsia="zh-CN"/>
              </w:rPr>
            </w:pPr>
            <w:r w:rsidRPr="00937F31">
              <w:rPr>
                <w:rFonts w:hint="eastAsia"/>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B15D54" w:rsidR="001E41F3" w:rsidRPr="000147EF" w:rsidRDefault="00CC434D" w:rsidP="005A6209">
            <w:pPr>
              <w:pStyle w:val="CRCoverPage"/>
              <w:spacing w:after="0"/>
              <w:jc w:val="center"/>
              <w:rPr>
                <w:noProof/>
                <w:sz w:val="28"/>
              </w:rPr>
            </w:pPr>
            <w:r w:rsidRPr="00335560">
              <w:rPr>
                <w:b/>
                <w:noProof/>
                <w:sz w:val="28"/>
                <w:lang w:eastAsia="zh-CN"/>
              </w:rPr>
              <w:t>18.</w:t>
            </w:r>
            <w:r w:rsidR="005A6209">
              <w:rPr>
                <w:b/>
                <w:noProof/>
                <w:sz w:val="28"/>
                <w:lang w:eastAsia="zh-CN"/>
              </w:rPr>
              <w:t>3</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0" w:name="_Hlt497126619"/>
              <w:r w:rsidRPr="000147EF">
                <w:rPr>
                  <w:rStyle w:val="ad"/>
                  <w:rFonts w:cs="Arial"/>
                  <w:b/>
                  <w:i/>
                  <w:noProof/>
                  <w:color w:val="FF0000"/>
                </w:rPr>
                <w:t>L</w:t>
              </w:r>
              <w:bookmarkEnd w:id="0"/>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BAD22C5" w:rsidR="001E41F3" w:rsidRPr="000147EF" w:rsidRDefault="00644B4D" w:rsidP="0004506A">
            <w:pPr>
              <w:pStyle w:val="CRCoverPage"/>
              <w:spacing w:after="0"/>
              <w:rPr>
                <w:noProof/>
              </w:rPr>
            </w:pPr>
            <w:r w:rsidRPr="00644B4D">
              <w:rPr>
                <w:noProof/>
              </w:rPr>
              <w:t>Alignment update</w:t>
            </w:r>
            <w:r>
              <w:rPr>
                <w:noProof/>
              </w:rPr>
              <w:t xml:space="preserve"> </w:t>
            </w:r>
            <w:r>
              <w:rPr>
                <w:rFonts w:hint="eastAsia"/>
                <w:noProof/>
                <w:lang w:eastAsia="zh-CN"/>
              </w:rPr>
              <w:t>to</w:t>
            </w:r>
            <w:r>
              <w:rPr>
                <w:noProof/>
              </w:rPr>
              <w:t xml:space="preserve"> </w:t>
            </w:r>
            <w:r>
              <w:rPr>
                <w:rFonts w:hint="eastAsia"/>
                <w:noProof/>
                <w:lang w:eastAsia="zh-CN"/>
              </w:rPr>
              <w:t>support</w:t>
            </w:r>
            <w:r>
              <w:rPr>
                <w:noProof/>
              </w:rPr>
              <w:t xml:space="preserve"> </w:t>
            </w:r>
            <w:r>
              <w:rPr>
                <w:rFonts w:hint="eastAsia"/>
                <w:noProof/>
                <w:lang w:eastAsia="zh-CN"/>
              </w:rPr>
              <w:t>multi</w:t>
            </w:r>
            <w:r>
              <w:rPr>
                <w:noProof/>
              </w:rPr>
              <w:t>-modal flows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9B4F098" w:rsidR="001E41F3" w:rsidRDefault="007345A8" w:rsidP="005A6209">
            <w:pPr>
              <w:pStyle w:val="CRCoverPage"/>
              <w:spacing w:after="0"/>
              <w:ind w:left="100"/>
              <w:rPr>
                <w:noProof/>
              </w:rPr>
            </w:pPr>
            <w:r w:rsidRPr="000147EF">
              <w:t>202</w:t>
            </w:r>
            <w:r w:rsidR="00D537BA">
              <w:rPr>
                <w:rFonts w:hint="eastAsia"/>
                <w:lang w:eastAsia="zh-CN"/>
              </w:rPr>
              <w:t>3</w:t>
            </w:r>
            <w:r w:rsidRPr="000147EF">
              <w:t>-</w:t>
            </w:r>
            <w:r w:rsidR="005A6209">
              <w:rPr>
                <w:rFonts w:hint="eastAsia"/>
                <w:lang w:eastAsia="zh-CN"/>
              </w:rPr>
              <w:t>0</w:t>
            </w:r>
            <w:r w:rsidR="005A6209">
              <w:t>9</w:t>
            </w:r>
            <w:r w:rsidR="004B0410">
              <w:t>-</w:t>
            </w:r>
            <w:r w:rsidR="005A620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1E562" w:rsidR="00F6046A" w:rsidRPr="00EF63FF" w:rsidRDefault="00657BD2" w:rsidP="0044663D">
            <w:pPr>
              <w:pStyle w:val="CRCoverPage"/>
              <w:spacing w:after="0"/>
              <w:rPr>
                <w:rFonts w:cs="Arial"/>
                <w:lang w:val="en-US" w:eastAsia="zh-CN"/>
              </w:rPr>
            </w:pPr>
            <w:r>
              <w:rPr>
                <w:rFonts w:hint="eastAsia"/>
                <w:lang w:eastAsia="zh-CN"/>
              </w:rPr>
              <w:t>U</w:t>
            </w:r>
            <w:r>
              <w:rPr>
                <w:lang w:eastAsia="zh-CN"/>
              </w:rPr>
              <w:t xml:space="preserve">pdate the keep alignment with Clause 5.37.2 to support </w:t>
            </w:r>
            <w:r>
              <w:rPr>
                <w:rFonts w:hint="eastAsia"/>
                <w:noProof/>
                <w:lang w:eastAsia="zh-CN"/>
              </w:rPr>
              <w:t>multi</w:t>
            </w:r>
            <w:r>
              <w:rPr>
                <w:noProof/>
              </w:rPr>
              <w:t>-modal flows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D869E6" w:rsidR="004E61DF" w:rsidRPr="0044663D" w:rsidRDefault="00657BD2" w:rsidP="00956929">
            <w:pPr>
              <w:pStyle w:val="CRCoverPage"/>
              <w:spacing w:after="0"/>
              <w:rPr>
                <w:lang w:eastAsia="zh-CN"/>
              </w:rPr>
            </w:pPr>
            <w:r>
              <w:rPr>
                <w:rFonts w:hint="eastAsia"/>
                <w:lang w:eastAsia="zh-CN"/>
              </w:rPr>
              <w:t>I</w:t>
            </w:r>
            <w:r>
              <w:rPr>
                <w:lang w:eastAsia="zh-CN"/>
              </w:rPr>
              <w:t xml:space="preserve">t is proposed to add the </w:t>
            </w:r>
            <w:r w:rsidRPr="00002561">
              <w:rPr>
                <w:lang w:eastAsia="zh-CN"/>
              </w:rPr>
              <w:t>Multi-modal Service ID</w:t>
            </w:r>
            <w:r w:rsidR="003E373F">
              <w:rPr>
                <w:lang w:eastAsia="zh-CN"/>
              </w:rPr>
              <w:t xml:space="preserve"> in</w:t>
            </w:r>
            <w:r>
              <w:rPr>
                <w:lang w:eastAsia="zh-CN"/>
              </w:rPr>
              <w:t xml:space="preserve"> the related service,</w:t>
            </w:r>
            <w:r w:rsidR="0044663D">
              <w:rPr>
                <w:lang w:eastAsia="zh-CN"/>
              </w:rPr>
              <w:t xml:space="preserve"> and the description in the related procedures.</w:t>
            </w:r>
            <w:r>
              <w:rPr>
                <w:lang w:eastAsia="zh-CN"/>
              </w:rPr>
              <w:t xml:space="preserve"> </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4663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2203F" w:rsidR="005C754F" w:rsidRPr="00F720CA" w:rsidRDefault="0006788B" w:rsidP="003E373F">
            <w:pPr>
              <w:pStyle w:val="CRCoverPage"/>
              <w:spacing w:after="0"/>
              <w:rPr>
                <w:lang w:eastAsia="zh-CN"/>
              </w:rPr>
            </w:pPr>
            <w:r w:rsidRPr="00F04099">
              <w:rPr>
                <w:lang w:eastAsia="zh-CN"/>
              </w:rPr>
              <w:t xml:space="preserve"> </w:t>
            </w:r>
            <w:r w:rsidR="00C73382" w:rsidRPr="0044663D">
              <w:rPr>
                <w:lang w:eastAsia="zh-CN"/>
              </w:rPr>
              <w:t xml:space="preserve">The </w:t>
            </w:r>
            <w:r w:rsidR="00833AB9" w:rsidRPr="0044663D">
              <w:rPr>
                <w:lang w:eastAsia="zh-CN"/>
              </w:rPr>
              <w:t xml:space="preserve">handling of </w:t>
            </w:r>
            <w:r w:rsidR="0044663D">
              <w:rPr>
                <w:rFonts w:hint="eastAsia"/>
                <w:lang w:eastAsia="zh-CN"/>
              </w:rPr>
              <w:t>multi</w:t>
            </w:r>
            <w:r w:rsidR="0044663D">
              <w:rPr>
                <w:lang w:eastAsia="zh-CN"/>
              </w:rPr>
              <w:t>-modal flows</w:t>
            </w:r>
            <w:r w:rsidR="0044663D" w:rsidRPr="0044663D">
              <w:rPr>
                <w:lang w:eastAsia="zh-CN"/>
              </w:rPr>
              <w:t xml:space="preserve"> </w:t>
            </w:r>
            <w:r w:rsidR="00E36C89" w:rsidRPr="0044663D">
              <w:rPr>
                <w:lang w:eastAsia="zh-CN"/>
              </w:rPr>
              <w:t xml:space="preserve">is not </w:t>
            </w:r>
            <w:r w:rsidR="00472D97" w:rsidRPr="0044663D">
              <w:rPr>
                <w:lang w:eastAsia="zh-CN"/>
              </w:rPr>
              <w:t>clarified</w:t>
            </w:r>
            <w:r w:rsidR="00C73382" w:rsidRPr="0044663D">
              <w:rPr>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EB997" w:rsidR="0004506A" w:rsidRDefault="00E144B6" w:rsidP="0096167F">
            <w:pPr>
              <w:pStyle w:val="CRCoverPage"/>
              <w:spacing w:after="0"/>
              <w:rPr>
                <w:noProof/>
              </w:rPr>
            </w:pPr>
            <w:r w:rsidRPr="00140E21">
              <w:rPr>
                <w:lang w:eastAsia="zh-CN"/>
              </w:rPr>
              <w:t xml:space="preserve"> </w:t>
            </w:r>
            <w:r w:rsidR="0096167F">
              <w:rPr>
                <w:lang w:eastAsia="zh-CN"/>
              </w:rPr>
              <w:t xml:space="preserve">4.15.6.6, 5.2.5.3.2, 5.2.6.9.2,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4"/>
      <w:bookmarkStart w:id="3" w:name="_Toc122504168"/>
      <w:bookmarkStart w:id="4" w:name="_Toc122504164"/>
      <w:bookmarkStart w:id="5" w:name="_Toc114671195"/>
      <w:bookmarkStart w:id="6" w:name="_Toc51836899"/>
      <w:bookmarkStart w:id="7" w:name="_Toc47594268"/>
      <w:bookmarkStart w:id="8" w:name="_Toc45194856"/>
      <w:bookmarkStart w:id="9" w:name="_Toc37076410"/>
      <w:bookmarkStart w:id="10" w:name="_Toc36192679"/>
      <w:bookmarkStart w:id="11" w:name="_Toc27896511"/>
      <w:bookmarkStart w:id="12"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28907515" w14:textId="77777777" w:rsidR="005A6209" w:rsidRPr="00140E21" w:rsidRDefault="005A6209" w:rsidP="005A6209">
      <w:pPr>
        <w:pStyle w:val="40"/>
        <w:rPr>
          <w:lang w:eastAsia="zh-CN"/>
        </w:rPr>
      </w:pPr>
      <w:bookmarkStart w:id="14" w:name="_Toc145939701"/>
      <w:bookmarkStart w:id="15" w:name="_Toc20204216"/>
      <w:bookmarkStart w:id="16" w:name="_Toc27894908"/>
      <w:bookmarkStart w:id="17" w:name="_Toc36191988"/>
      <w:bookmarkStart w:id="18" w:name="_Toc45193078"/>
      <w:bookmarkStart w:id="19" w:name="_Toc47592710"/>
      <w:bookmarkStart w:id="20" w:name="_Toc51834797"/>
      <w:bookmarkStart w:id="21" w:name="_Toc138763160"/>
      <w:bookmarkStart w:id="22" w:name="_Toc138309689"/>
      <w:bookmarkStart w:id="23" w:name="_Toc131529345"/>
      <w:bookmarkStart w:id="24" w:name="_Toc122504207"/>
      <w:bookmarkEnd w:id="13"/>
      <w:r w:rsidRPr="00140E21">
        <w:rPr>
          <w:lang w:eastAsia="zh-CN"/>
        </w:rPr>
        <w:t>4.15.6.6</w:t>
      </w:r>
      <w:r w:rsidRPr="00140E21">
        <w:rPr>
          <w:lang w:eastAsia="zh-CN"/>
        </w:rPr>
        <w:tab/>
        <w:t>Setting up an AF session with required QoS procedure</w:t>
      </w:r>
      <w:bookmarkEnd w:id="14"/>
    </w:p>
    <w:p w14:paraId="48E85F33" w14:textId="77777777" w:rsidR="005A6209" w:rsidRDefault="005A6209" w:rsidP="005A6209">
      <w:pPr>
        <w:pStyle w:val="TH"/>
      </w:pPr>
      <w:r>
        <w:object w:dxaOrig="11340" w:dyaOrig="9090" w14:anchorId="7069D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63.55pt" o:ole="">
            <v:imagedata r:id="rId13" o:title=""/>
          </v:shape>
          <o:OLEObject Type="Embed" ProgID="Visio.Drawing.11" ShapeID="_x0000_i1025" DrawAspect="Content" ObjectID="_1757516534" r:id="rId14"/>
        </w:object>
      </w:r>
    </w:p>
    <w:p w14:paraId="159906B0" w14:textId="77777777" w:rsidR="005A6209" w:rsidRPr="00140E21" w:rsidRDefault="005A6209" w:rsidP="005A6209">
      <w:pPr>
        <w:pStyle w:val="TF"/>
        <w:rPr>
          <w:lang w:eastAsia="zh-CN"/>
        </w:rPr>
      </w:pPr>
      <w:bookmarkStart w:id="25" w:name="_CRFigure4_15_6_61"/>
      <w:r w:rsidRPr="00140E21">
        <w:rPr>
          <w:lang w:eastAsia="zh-CN"/>
        </w:rPr>
        <w:t xml:space="preserve">Figure </w:t>
      </w:r>
      <w:bookmarkEnd w:id="25"/>
      <w:r w:rsidRPr="00140E21">
        <w:rPr>
          <w:lang w:eastAsia="zh-CN"/>
        </w:rPr>
        <w:t>4.15.6.6-1: Setting up an AF session with required QoS procedure</w:t>
      </w:r>
    </w:p>
    <w:p w14:paraId="2AA25BA4" w14:textId="77777777" w:rsidR="005A6209" w:rsidRPr="00140E21" w:rsidRDefault="005A6209" w:rsidP="005A620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Multi-modal Service ID, PDU Set QoS Parameters (as described in clause 5.7.7 of TS 23.501 [2]) and Protocol Description (as described in clause 5.37.5 of TS 23.501 [2])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31A263EB" w14:textId="07D69D3B" w:rsidR="005A6209" w:rsidRDefault="005A6209" w:rsidP="005A6209">
      <w:pPr>
        <w:pStyle w:val="NO"/>
      </w:pPr>
      <w:r>
        <w:t>NOTE 1:</w:t>
      </w:r>
      <w:r>
        <w:tab/>
        <w:t>For multi-modal flows related to multiple UEs, multiple UE-specific AF requests are used and the AF provided information to NEF is the same as single UE case (as defined in clause 5.37.2 of TS 23.501 [2]).</w:t>
      </w:r>
    </w:p>
    <w:p w14:paraId="4F5A9795" w14:textId="0F975E0E" w:rsidR="005A6209" w:rsidRPr="005A6209" w:rsidRDefault="005A6209" w:rsidP="005A6209">
      <w:pPr>
        <w:pStyle w:val="NO"/>
      </w:pPr>
      <w:ins w:id="26" w:author="Xiaomi" w:date="2023-08-11T16:33:00Z">
        <w:r>
          <w:lastRenderedPageBreak/>
          <w:t>NOTE 2:</w:t>
        </w:r>
        <w:r>
          <w:tab/>
          <w:t xml:space="preserve">For multi-modal flows related to </w:t>
        </w:r>
      </w:ins>
      <w:ins w:id="27" w:author="Xiaomi" w:date="2023-08-11T16:45:00Z">
        <w:r>
          <w:t>the single</w:t>
        </w:r>
      </w:ins>
      <w:ins w:id="28" w:author="Xiaomi" w:date="2023-08-11T16:46:00Z">
        <w:r>
          <w:t xml:space="preserve"> UE</w:t>
        </w:r>
      </w:ins>
      <w:ins w:id="29" w:author="Xiaomi" w:date="2023-08-11T16:33:00Z">
        <w:r>
          <w:t xml:space="preserve">, the </w:t>
        </w:r>
        <w:r w:rsidRPr="00BD5CAB">
          <w:t>QoS monitoring requirement</w:t>
        </w:r>
        <w:r>
          <w:t>s</w:t>
        </w:r>
        <w:r w:rsidRPr="00BD5CAB">
          <w:t xml:space="preserve"> for data flows associated to </w:t>
        </w:r>
        <w:r w:rsidRPr="00BD5CAB">
          <w:rPr>
            <w:rFonts w:hint="eastAsia"/>
          </w:rPr>
          <w:t xml:space="preserve">a </w:t>
        </w:r>
        <w:r>
          <w:t>Multi-modal Service ID are provided</w:t>
        </w:r>
        <w:r w:rsidRPr="00BD5CAB">
          <w:t xml:space="preserve"> to the PCF (either directly or via NEF)</w:t>
        </w:r>
        <w:r w:rsidRPr="00BD5CAB">
          <w:rPr>
            <w:rFonts w:hint="eastAsia"/>
          </w:rPr>
          <w:t xml:space="preserve"> with in a certain period</w:t>
        </w:r>
        <w:r w:rsidRPr="00BD5CAB">
          <w:t>.</w:t>
        </w:r>
        <w:r w:rsidRPr="00210028">
          <w:rPr>
            <w:rFonts w:hint="eastAsia"/>
          </w:rPr>
          <w:t xml:space="preserve"> </w:t>
        </w:r>
      </w:ins>
    </w:p>
    <w:p w14:paraId="3DDFF0D5" w14:textId="77777777" w:rsidR="005A6209" w:rsidRPr="00140E21" w:rsidRDefault="005A6209" w:rsidP="005A6209">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5326F9A3" w14:textId="77777777" w:rsidR="005A6209" w:rsidRDefault="005A6209" w:rsidP="005A6209">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943CF63" w14:textId="73EA485D" w:rsidR="005A6209" w:rsidRDefault="005A6209" w:rsidP="005A6209">
      <w:pPr>
        <w:pStyle w:val="NO"/>
      </w:pPr>
      <w:r>
        <w:t>NOTE </w:t>
      </w:r>
      <w:del w:id="30" w:author="Xiaomi" w:date="2023-09-29T17:35:00Z">
        <w:r w:rsidDel="00954000">
          <w:delText>2</w:delText>
        </w:r>
      </w:del>
      <w:ins w:id="31" w:author="Xiaomi" w:date="2023-09-29T17:35:00Z">
        <w:r w:rsidR="00954000">
          <w:t>3</w:t>
        </w:r>
      </w:ins>
      <w:r>
        <w:t>:</w:t>
      </w:r>
      <w:r>
        <w:tab/>
        <w:t>The determination can also be based on an SLA between operator and application provider, e.g. using the DNN/S-NSSAI for the AF session according to the SLA.</w:t>
      </w:r>
    </w:p>
    <w:p w14:paraId="5977D564" w14:textId="77777777" w:rsidR="005A6209" w:rsidRDefault="005A6209" w:rsidP="005A6209">
      <w:pPr>
        <w:pStyle w:val="B1"/>
        <w:rPr>
          <w:lang w:eastAsia="zh-CN"/>
        </w:rPr>
      </w:pPr>
      <w:r>
        <w:rPr>
          <w:lang w:eastAsia="zh-CN"/>
        </w:rPr>
        <w:tab/>
        <w:t>If the NEF determines not to invoke the TSCTSF, then steps 3, 4, 5, 6, 7, 8 are executed, otherwise, steps 3a, 3b, 4a, 4b, 5, 6a, 7a, 7b, 8 are executed.</w:t>
      </w:r>
    </w:p>
    <w:p w14:paraId="654241A8" w14:textId="77777777" w:rsidR="005A6209" w:rsidRPr="00140E21" w:rsidRDefault="005A6209" w:rsidP="005A620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9DDAC30" w14:textId="77777777" w:rsidR="005A6209" w:rsidRDefault="005A6209" w:rsidP="005A6209">
      <w:pPr>
        <w:pStyle w:val="B1"/>
      </w:pPr>
      <w:r>
        <w:tab/>
        <w:t>If the AF is considered to be trusted by the operator, the AF uses the Npcf_PolicyAuthorization_Create request message to interact directly with PCF to request reserving resources for an AF session.</w:t>
      </w:r>
    </w:p>
    <w:p w14:paraId="08238555" w14:textId="77777777" w:rsidR="005A6209" w:rsidRDefault="005A6209" w:rsidP="005A6209">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55BEC3D4" w14:textId="77777777" w:rsidR="005A6209" w:rsidRDefault="005A6209" w:rsidP="005A6209">
      <w:pPr>
        <w:pStyle w:val="B1"/>
      </w:pPr>
      <w:r>
        <w:tab/>
        <w:t>If the AF is considered to be trusted by the operator, the AF uses the Ntsctsf_QoSandTSCAssistance_Create request message to interact directly with TSCTSF to request reserving resources for an AF session.</w:t>
      </w:r>
    </w:p>
    <w:p w14:paraId="126B6D77" w14:textId="77777777" w:rsidR="005A6209" w:rsidRDefault="005A6209" w:rsidP="005A620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E5332B7" w14:textId="77777777" w:rsidR="005A6209" w:rsidRDefault="005A6209" w:rsidP="005A6209">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8CD7112" w14:textId="77777777" w:rsidR="005A6209" w:rsidRDefault="005A6209" w:rsidP="005A6209">
      <w:pPr>
        <w:pStyle w:val="B1"/>
      </w:pPr>
      <w:r>
        <w:tab/>
        <w:t>If the TSCTSF does not have an AF-session for a given UE address, the TSCTSF discovers the PCF and a Npcf_PolicyAuthorization_Create request message to the PCF.</w:t>
      </w:r>
    </w:p>
    <w:p w14:paraId="1C778A2C" w14:textId="77777777" w:rsidR="005A6209" w:rsidRDefault="005A6209" w:rsidP="005A620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0FC6A2A" w14:textId="77777777" w:rsidR="005A6209" w:rsidRDefault="005A6209" w:rsidP="005A6209">
      <w:pPr>
        <w:pStyle w:val="B1"/>
      </w:pPr>
      <w:r>
        <w:t>4.</w:t>
      </w:r>
      <w:r>
        <w:tab/>
        <w:t>For requests received from the NEF in step 3, the PCF determines whether the request is authorized and notifies the NEF if the request is not authorized.</w:t>
      </w:r>
    </w:p>
    <w:p w14:paraId="5E819F3A" w14:textId="77777777" w:rsidR="005A6209" w:rsidRDefault="005A6209" w:rsidP="005A620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2DC66956" w14:textId="77777777" w:rsidR="005A6209" w:rsidRDefault="005A6209" w:rsidP="005A6209">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2FC3C5FC" w14:textId="77777777" w:rsidR="005A6209" w:rsidRDefault="005A6209" w:rsidP="005A6209">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48F21CD" w14:textId="77777777" w:rsidR="005A6209" w:rsidRDefault="005A6209" w:rsidP="005A6209">
      <w:pPr>
        <w:pStyle w:val="B1"/>
      </w:pPr>
      <w:r>
        <w:tab/>
        <w:t>If the PCF receives PDU Set QoS parameters described in clause 5.7.7 of TS 23.501 [2], the PDU Set QoS parameters are applied as described in clause 6.1.3.22 of TS 23.503 [20].</w:t>
      </w:r>
    </w:p>
    <w:p w14:paraId="0210735E" w14:textId="77777777" w:rsidR="005A6209" w:rsidRDefault="005A6209" w:rsidP="005A6209">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4C2691F9" w14:textId="77777777" w:rsidR="005A6209" w:rsidRPr="00140E21" w:rsidRDefault="005A6209" w:rsidP="005A620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EBAD978" w14:textId="55461ACA" w:rsidR="005A6209" w:rsidRDefault="005A6209" w:rsidP="005A6209">
      <w:pPr>
        <w:pStyle w:val="NO"/>
        <w:rPr>
          <w:lang w:eastAsia="zh-CN"/>
        </w:rPr>
      </w:pPr>
      <w:r>
        <w:rPr>
          <w:lang w:eastAsia="zh-CN"/>
        </w:rPr>
        <w:t>NOTE </w:t>
      </w:r>
      <w:del w:id="32" w:author="Xiaomi" w:date="2023-09-29T17:34:00Z">
        <w:r w:rsidDel="005A6209">
          <w:rPr>
            <w:lang w:eastAsia="zh-CN"/>
          </w:rPr>
          <w:delText>3</w:delText>
        </w:r>
      </w:del>
      <w:ins w:id="33" w:author="Xiaomi" w:date="2023-09-29T17:35:00Z">
        <w:r>
          <w:rPr>
            <w:lang w:eastAsia="zh-CN"/>
          </w:rPr>
          <w:t>4</w:t>
        </w:r>
      </w:ins>
      <w:r>
        <w:rPr>
          <w:lang w:eastAsia="zh-CN"/>
        </w:rPr>
        <w:t>:</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135C388" w14:textId="77777777" w:rsidR="005A6209" w:rsidRDefault="005A6209" w:rsidP="005A6209">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669B2AD2" w14:textId="77777777" w:rsidR="005A6209" w:rsidRDefault="005A6209" w:rsidP="005A620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9C6A223" w14:textId="77777777" w:rsidR="005A6209" w:rsidRDefault="005A6209" w:rsidP="005A620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470F7B" w14:textId="77777777" w:rsidR="005A6209" w:rsidRDefault="005A6209" w:rsidP="005A620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5299157" w14:textId="77777777" w:rsidR="005A6209" w:rsidRDefault="005A6209" w:rsidP="005A620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6B97E2A" w14:textId="77777777" w:rsidR="005A6209" w:rsidRDefault="005A6209" w:rsidP="005A620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529D6A4" w14:textId="77777777" w:rsidR="005A6209" w:rsidRDefault="005A6209" w:rsidP="005A6209">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111C3310" w14:textId="77777777" w:rsidR="005A6209" w:rsidRDefault="005A6209" w:rsidP="005A6209">
      <w:pPr>
        <w:pStyle w:val="B1"/>
        <w:rPr>
          <w:lang w:eastAsia="zh-CN"/>
        </w:rPr>
      </w:pPr>
      <w:r>
        <w:rPr>
          <w:lang w:eastAsia="zh-CN"/>
        </w:rPr>
        <w:tab/>
        <w:t>If the AF is considered to be trusted by the operator, the TSCTSF sends the Ntsctsf_QoSandTSCAssistance_Create response message directly to AF.</w:t>
      </w:r>
    </w:p>
    <w:p w14:paraId="01DFAC5B" w14:textId="77777777" w:rsidR="005A6209" w:rsidRPr="00140E21" w:rsidRDefault="005A6209" w:rsidP="005A6209">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CE3D3BB" w14:textId="77777777" w:rsidR="005A6209" w:rsidRDefault="005A6209" w:rsidP="005A6209">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B3EA160" w14:textId="77777777" w:rsidR="005A6209" w:rsidRDefault="005A6209" w:rsidP="005A6209">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3CC1B4C5" w14:textId="77777777" w:rsidR="005A6209" w:rsidRDefault="005A6209" w:rsidP="005A6209">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6E40BBAF" w14:textId="77777777" w:rsidR="005A6209" w:rsidRDefault="005A6209" w:rsidP="005A6209">
      <w:pPr>
        <w:pStyle w:val="B1"/>
        <w:rPr>
          <w:lang w:eastAsia="zh-CN"/>
        </w:rPr>
      </w:pPr>
      <w:r>
        <w:rPr>
          <w:lang w:eastAsia="zh-CN"/>
        </w:rPr>
        <w:lastRenderedPageBreak/>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446D2BC6" w14:textId="77777777" w:rsidR="005A6209" w:rsidRDefault="005A6209" w:rsidP="005A6209">
      <w:pPr>
        <w:pStyle w:val="B1"/>
        <w:rPr>
          <w:lang w:eastAsia="zh-CN"/>
        </w:rPr>
      </w:pPr>
      <w:r>
        <w:rPr>
          <w:lang w:eastAsia="zh-CN"/>
        </w:rPr>
        <w:tab/>
        <w:t>If the AF is considered to be trusted by the operator, the PCF sends the Npcf_PolicyAuthorization_Notify message directly to AF.</w:t>
      </w:r>
    </w:p>
    <w:p w14:paraId="2B3526DE" w14:textId="77777777" w:rsidR="005A6209" w:rsidRDefault="005A6209" w:rsidP="005A6209">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120E79E" w14:textId="77777777" w:rsidR="005A6209" w:rsidRDefault="005A6209" w:rsidP="005A6209">
      <w:pPr>
        <w:pStyle w:val="B1"/>
        <w:rPr>
          <w:lang w:eastAsia="zh-CN"/>
        </w:rPr>
      </w:pPr>
      <w:r>
        <w:rPr>
          <w:lang w:eastAsia="zh-CN"/>
        </w:rPr>
        <w:t>7b.</w:t>
      </w:r>
      <w:r>
        <w:rPr>
          <w:lang w:eastAsia="zh-CN"/>
        </w:rPr>
        <w:tab/>
        <w:t>The TSCTSF sends Ntsctsf_QoSandTSCAssistance_Notify message with the event reported by the PCF to the NEF.</w:t>
      </w:r>
    </w:p>
    <w:p w14:paraId="5662717D" w14:textId="77777777" w:rsidR="005A6209" w:rsidRDefault="005A6209" w:rsidP="005A6209">
      <w:pPr>
        <w:pStyle w:val="B1"/>
        <w:rPr>
          <w:lang w:eastAsia="zh-CN"/>
        </w:rPr>
      </w:pPr>
      <w:r>
        <w:rPr>
          <w:lang w:eastAsia="zh-CN"/>
        </w:rPr>
        <w:tab/>
        <w:t>If the AF is considered to be trusted by the operator, the TSCTSF sends the Ntsctsf_QoSandTSCAssistance_Notify message directly to AF.</w:t>
      </w:r>
    </w:p>
    <w:p w14:paraId="19A8A121" w14:textId="77777777" w:rsidR="005A6209" w:rsidRDefault="005A6209" w:rsidP="005A6209">
      <w:pPr>
        <w:pStyle w:val="B1"/>
        <w:rPr>
          <w:lang w:eastAsia="zh-CN"/>
        </w:rPr>
      </w:pPr>
      <w:r>
        <w:rPr>
          <w:lang w:eastAsia="zh-CN"/>
        </w:rPr>
        <w:t>8.</w:t>
      </w:r>
      <w:r>
        <w:rPr>
          <w:lang w:eastAsia="zh-CN"/>
        </w:rPr>
        <w:tab/>
        <w:t>The NEF sends Nnef_AFsessionWithQoS_Notify message with the event reported by the PCF to the AF.</w:t>
      </w:r>
    </w:p>
    <w:p w14:paraId="753A24DC" w14:textId="77777777" w:rsidR="005A6209" w:rsidRPr="00140E21" w:rsidRDefault="005A6209" w:rsidP="005A6209">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15"/>
    <w:bookmarkEnd w:id="16"/>
    <w:bookmarkEnd w:id="17"/>
    <w:bookmarkEnd w:id="18"/>
    <w:bookmarkEnd w:id="19"/>
    <w:bookmarkEnd w:id="20"/>
    <w:bookmarkEnd w:id="21"/>
    <w:p w14:paraId="002321E1" w14:textId="159D8752" w:rsidR="00131340" w:rsidRPr="00140E21" w:rsidRDefault="00131340" w:rsidP="00131340">
      <w:pPr>
        <w:rPr>
          <w:lang w:eastAsia="zh-CN"/>
        </w:rPr>
      </w:pPr>
    </w:p>
    <w:p w14:paraId="0B8647BB" w14:textId="7719FAE5" w:rsidR="00131340" w:rsidRPr="0042466D" w:rsidRDefault="00131340" w:rsidP="001313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36191989"/>
      <w:bookmarkStart w:id="35" w:name="_Toc45193079"/>
      <w:bookmarkStart w:id="36" w:name="_Toc47592711"/>
      <w:bookmarkStart w:id="37" w:name="_Toc51834798"/>
      <w:bookmarkStart w:id="38" w:name="_Toc13876316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The next</w:t>
      </w:r>
      <w:r w:rsidRPr="0042466D">
        <w:rPr>
          <w:rFonts w:ascii="Arial" w:hAnsi="Arial" w:cs="Arial"/>
          <w:color w:val="FF0000"/>
          <w:sz w:val="28"/>
          <w:szCs w:val="28"/>
          <w:lang w:val="en-US"/>
        </w:rPr>
        <w:t xml:space="preserve"> change * * * *</w:t>
      </w:r>
    </w:p>
    <w:p w14:paraId="6BD21492" w14:textId="77777777" w:rsidR="006361A2" w:rsidRPr="00140E21" w:rsidRDefault="006361A2" w:rsidP="006361A2">
      <w:pPr>
        <w:pStyle w:val="50"/>
      </w:pPr>
      <w:bookmarkStart w:id="39" w:name="_Toc145940120"/>
      <w:bookmarkStart w:id="40" w:name="_Toc20204482"/>
      <w:bookmarkStart w:id="41" w:name="_Toc27895181"/>
      <w:bookmarkStart w:id="42" w:name="_Toc36192278"/>
      <w:bookmarkStart w:id="43" w:name="_Toc45193391"/>
      <w:bookmarkStart w:id="44" w:name="_Toc47593023"/>
      <w:bookmarkStart w:id="45" w:name="_Toc51835110"/>
      <w:bookmarkStart w:id="46" w:name="_Toc138763575"/>
      <w:bookmarkEnd w:id="34"/>
      <w:bookmarkEnd w:id="35"/>
      <w:bookmarkEnd w:id="36"/>
      <w:bookmarkEnd w:id="37"/>
      <w:bookmarkEnd w:id="38"/>
      <w:r w:rsidRPr="00140E21">
        <w:rPr>
          <w:lang w:eastAsia="zh-CN"/>
        </w:rPr>
        <w:t>5.2.5.3.2</w:t>
      </w:r>
      <w:r w:rsidRPr="00140E21">
        <w:rPr>
          <w:lang w:eastAsia="zh-CN"/>
        </w:rPr>
        <w:tab/>
        <w:t>Npcf_PolicyAuthorization_Create</w:t>
      </w:r>
      <w:r w:rsidRPr="00140E21">
        <w:t xml:space="preserve"> service operation</w:t>
      </w:r>
      <w:bookmarkEnd w:id="39"/>
    </w:p>
    <w:p w14:paraId="756C2397" w14:textId="77777777" w:rsidR="006361A2" w:rsidRPr="00140E21" w:rsidRDefault="006361A2" w:rsidP="006361A2">
      <w:pPr>
        <w:rPr>
          <w:lang w:eastAsia="zh-CN"/>
        </w:rPr>
      </w:pPr>
      <w:r w:rsidRPr="00140E21">
        <w:rPr>
          <w:b/>
        </w:rPr>
        <w:t>Service operation name:</w:t>
      </w:r>
      <w:r w:rsidRPr="00140E21">
        <w:t xml:space="preserve"> </w:t>
      </w:r>
      <w:r w:rsidRPr="00140E21">
        <w:rPr>
          <w:lang w:eastAsia="zh-CN"/>
        </w:rPr>
        <w:t>Npcf_PolicyAuthorization_Create</w:t>
      </w:r>
    </w:p>
    <w:p w14:paraId="509E501D" w14:textId="77777777" w:rsidR="006361A2" w:rsidRPr="00140E21" w:rsidRDefault="006361A2" w:rsidP="006361A2">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47456E7" w14:textId="77777777" w:rsidR="006361A2" w:rsidRPr="00140E21" w:rsidRDefault="006361A2" w:rsidP="006361A2">
      <w:r w:rsidRPr="00140E21">
        <w:rPr>
          <w:b/>
        </w:rPr>
        <w:t>Inputs, Required:</w:t>
      </w:r>
      <w:r w:rsidRPr="00140E21">
        <w:t xml:space="preserve"> UE (IP or MAC) address, </w:t>
      </w:r>
      <w:r w:rsidRPr="00140E21">
        <w:rPr>
          <w:lang w:eastAsia="zh-CN"/>
        </w:rPr>
        <w:t>identification of the application session context</w:t>
      </w:r>
      <w:r w:rsidRPr="00140E21">
        <w:t>.</w:t>
      </w:r>
    </w:p>
    <w:p w14:paraId="5E36CB1C" w14:textId="7E69ADD2" w:rsidR="006361A2" w:rsidRPr="00140E21" w:rsidRDefault="006361A2" w:rsidP="006361A2">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w:t>
      </w:r>
      <w:r w:rsidRPr="00140E21">
        <w:t>.</w:t>
      </w:r>
      <w:r w:rsidRPr="006361A2">
        <w:t xml:space="preserve"> </w:t>
      </w:r>
      <w:ins w:id="47" w:author="Xiaomi" w:date="2023-08-11T16:12:00Z">
        <w:r>
          <w:t>Multi-modal Service ID</w:t>
        </w:r>
      </w:ins>
      <w:ins w:id="48" w:author="Xiaomi" w:date="2023-08-11T16:18:00Z">
        <w:r>
          <w:t xml:space="preserve"> and</w:t>
        </w:r>
      </w:ins>
      <w:ins w:id="49" w:author="Xiaomi" w:date="2023-08-11T16:19:00Z">
        <w:r>
          <w:t xml:space="preserve"> </w:t>
        </w:r>
      </w:ins>
      <w:ins w:id="50" w:author="Xiaomi" w:date="2023-08-11T16:22:00Z">
        <w:r>
          <w:t>QoS monitoring requirement</w:t>
        </w:r>
      </w:ins>
      <w:ins w:id="51" w:author="Xiaomi" w:date="2023-08-11T16:23:00Z">
        <w:r>
          <w:t>s</w:t>
        </w:r>
      </w:ins>
      <w:ins w:id="52" w:author="Xiaomi" w:date="2023-08-11T16:22:00Z">
        <w:r>
          <w:t xml:space="preserve"> </w:t>
        </w:r>
      </w:ins>
      <w:ins w:id="53" w:author="Xiaomi" w:date="2023-08-11T16:15:00Z">
        <w:r w:rsidRPr="00E448D3">
          <w:t>as described in clause 6.1.3.27.3 of TS 23.503 [20]</w:t>
        </w:r>
      </w:ins>
      <w:r w:rsidRPr="00140E21">
        <w:t>.</w:t>
      </w:r>
    </w:p>
    <w:p w14:paraId="771AE04A" w14:textId="77777777" w:rsidR="006361A2" w:rsidRPr="00550F40" w:rsidRDefault="006361A2" w:rsidP="006361A2">
      <w:pPr>
        <w:pStyle w:val="NO"/>
      </w:pPr>
      <w:r>
        <w:lastRenderedPageBreak/>
        <w:t>NOTE 1:</w:t>
      </w:r>
      <w:r>
        <w:tab/>
        <w:t>When only one DNAI and corresponding routing profile ID(s) and the Indication for EAS Relocation are available, the presented DNAI is the target DNAI as defined in clause 6.3.7 of TS 23.548 [74].</w:t>
      </w:r>
    </w:p>
    <w:p w14:paraId="5D1B5F08" w14:textId="77777777" w:rsidR="006361A2" w:rsidRPr="00550F40" w:rsidRDefault="006361A2" w:rsidP="006361A2">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7E19A253" w14:textId="77777777" w:rsidR="006361A2" w:rsidRPr="00140E21" w:rsidRDefault="006361A2" w:rsidP="006361A2">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ADAB3F7" w14:textId="6FA170EE" w:rsidR="00131340" w:rsidRPr="00140E21" w:rsidRDefault="006361A2" w:rsidP="00131340">
      <w:pPr>
        <w:rPr>
          <w:i/>
        </w:rPr>
      </w:pPr>
      <w:r w:rsidRPr="00140E21">
        <w:rPr>
          <w:b/>
        </w:rPr>
        <w:t>Outputs, Optional:</w:t>
      </w:r>
      <w:r w:rsidRPr="00140E21">
        <w:t xml:space="preserve"> The service information that can be accepted by the PCF.</w:t>
      </w:r>
      <w:bookmarkEnd w:id="40"/>
      <w:bookmarkEnd w:id="41"/>
      <w:bookmarkEnd w:id="42"/>
      <w:bookmarkEnd w:id="43"/>
      <w:bookmarkEnd w:id="44"/>
      <w:bookmarkEnd w:id="45"/>
      <w:bookmarkEnd w:id="46"/>
    </w:p>
    <w:p w14:paraId="79921F3F" w14:textId="77777777" w:rsidR="00131340" w:rsidRPr="0042466D" w:rsidRDefault="00131340" w:rsidP="001313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The next</w:t>
      </w:r>
      <w:r w:rsidRPr="0042466D">
        <w:rPr>
          <w:rFonts w:ascii="Arial" w:hAnsi="Arial" w:cs="Arial"/>
          <w:color w:val="FF0000"/>
          <w:sz w:val="28"/>
          <w:szCs w:val="28"/>
          <w:lang w:val="en-US"/>
        </w:rPr>
        <w:t xml:space="preserve"> change * * * *</w:t>
      </w:r>
    </w:p>
    <w:p w14:paraId="37D8084F" w14:textId="77777777" w:rsidR="001A1820" w:rsidRPr="00140E21" w:rsidRDefault="001A1820" w:rsidP="001A1820">
      <w:pPr>
        <w:pStyle w:val="50"/>
      </w:pPr>
      <w:bookmarkStart w:id="54" w:name="_Toc145940207"/>
      <w:bookmarkStart w:id="55" w:name="_Toc138763662"/>
      <w:r w:rsidRPr="00140E21">
        <w:t>5.2.6.9.2</w:t>
      </w:r>
      <w:r w:rsidRPr="00140E21">
        <w:tab/>
        <w:t>Nnef_AFsessionWithQoS_Create service operation</w:t>
      </w:r>
      <w:bookmarkEnd w:id="54"/>
    </w:p>
    <w:p w14:paraId="75C395FD" w14:textId="77777777" w:rsidR="001A1820" w:rsidRPr="00140E21" w:rsidRDefault="001A1820" w:rsidP="001A1820">
      <w:r w:rsidRPr="00140E21">
        <w:rPr>
          <w:b/>
        </w:rPr>
        <w:t>Service operation name:</w:t>
      </w:r>
      <w:r w:rsidRPr="00140E21">
        <w:t xml:space="preserve"> Nnef_AFsessionWithQoS Create</w:t>
      </w:r>
    </w:p>
    <w:p w14:paraId="6B5E1334" w14:textId="77777777" w:rsidR="001A1820" w:rsidRPr="00140E21" w:rsidRDefault="001A1820" w:rsidP="001A1820">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13139B51" w14:textId="77777777" w:rsidR="001A1820" w:rsidRPr="00140E21" w:rsidRDefault="001A1820" w:rsidP="001A1820">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723A3BC7" w14:textId="27716041" w:rsidR="001A1820" w:rsidRDefault="001A1820" w:rsidP="001A1820">
      <w:r>
        <w:rPr>
          <w:b/>
        </w:rPr>
        <w:t>Inputs, Optional</w:t>
      </w:r>
      <w:r w:rsidRPr="00140E21">
        <w:rPr>
          <w:b/>
        </w:rPr>
        <w:t>:</w:t>
      </w:r>
      <w:r w:rsidRPr="00140E21">
        <w:t xml:space="preserve"> </w:t>
      </w:r>
      <w:r>
        <w:t>Multi-Mod</w:t>
      </w:r>
      <w:ins w:id="56" w:author="Xiaomi" w:date="2023-09-29T17:37:00Z">
        <w:r>
          <w:t>al</w:t>
        </w:r>
      </w:ins>
      <w:del w:id="57" w:author="Xiaomi" w:date="2023-09-29T17:37:00Z">
        <w:r w:rsidDel="001A1820">
          <w:delText>el</w:delText>
        </w:r>
      </w:del>
      <w:r>
        <w:t xml:space="preserve">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3F143AD4" w14:textId="77777777" w:rsidR="001A1820" w:rsidRPr="00140E21" w:rsidRDefault="001A1820" w:rsidP="001A1820">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0621A279" w14:textId="77777777" w:rsidR="001A1820" w:rsidRPr="00B50C0E" w:rsidRDefault="001A1820" w:rsidP="001A1820">
      <w:r>
        <w:t>Only applicable for a Multi-member AF session: Consolidated Data Rate Threshold, a list of UE addresses subject to Consolidated Data Rate monitoring.</w:t>
      </w:r>
    </w:p>
    <w:p w14:paraId="5362AC0F" w14:textId="77777777" w:rsidR="001A1820" w:rsidRDefault="001A1820" w:rsidP="001A1820">
      <w:pPr>
        <w:pStyle w:val="NO"/>
      </w:pPr>
      <w:r>
        <w:t>NOTE 1:</w:t>
      </w:r>
      <w:r>
        <w:tab/>
        <w:t>If Consolidated Data Rate Threshold is provided, the QoS parameter(s) to be measured indicates the Guaranteed Bitrate shall be provided.</w:t>
      </w:r>
    </w:p>
    <w:p w14:paraId="0B6FACD2" w14:textId="77777777" w:rsidR="001A1820" w:rsidRDefault="001A1820" w:rsidP="001A1820">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5645A0F2" w14:textId="77777777" w:rsidR="001A1820" w:rsidRDefault="001A1820" w:rsidP="001A1820">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83C47A5" w14:textId="77777777" w:rsidR="001A1820" w:rsidRPr="00140E21" w:rsidRDefault="001A1820" w:rsidP="001A1820">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4B9555B7" w14:textId="77777777" w:rsidR="001A1820" w:rsidRPr="00140E21" w:rsidRDefault="001A1820" w:rsidP="001A1820">
      <w:r w:rsidRPr="00140E21">
        <w:rPr>
          <w:b/>
        </w:rPr>
        <w:t>Output (optional):</w:t>
      </w:r>
      <w:r w:rsidRPr="00140E21">
        <w:t xml:space="preserve"> None.</w:t>
      </w:r>
    </w:p>
    <w:bookmarkEnd w:id="22"/>
    <w:bookmarkEnd w:id="55"/>
    <w:p w14:paraId="3DE2E840" w14:textId="39F479A3" w:rsidR="00A12883" w:rsidRPr="00AA6843" w:rsidRDefault="00A12883" w:rsidP="00387148"/>
    <w:bookmarkEnd w:id="23"/>
    <w:bookmarkEnd w:id="24"/>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p>
    <w:sectPr w:rsidR="005E5EAB" w:rsidRPr="00436B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7A746" w14:textId="77777777" w:rsidR="00B03D06" w:rsidRDefault="00B03D06">
      <w:r>
        <w:separator/>
      </w:r>
    </w:p>
  </w:endnote>
  <w:endnote w:type="continuationSeparator" w:id="0">
    <w:p w14:paraId="6F81105F" w14:textId="77777777" w:rsidR="00B03D06" w:rsidRDefault="00B0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9157D" w14:textId="77777777" w:rsidR="00B03D06" w:rsidRDefault="00B03D06">
      <w:r>
        <w:separator/>
      </w:r>
    </w:p>
  </w:footnote>
  <w:footnote w:type="continuationSeparator" w:id="0">
    <w:p w14:paraId="0778A063" w14:textId="77777777" w:rsidR="00B03D06" w:rsidRDefault="00B03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9"/>
  </w:num>
  <w:num w:numId="7">
    <w:abstractNumId w:val="19"/>
  </w:num>
  <w:num w:numId="8">
    <w:abstractNumId w:val="24"/>
  </w:num>
  <w:num w:numId="9">
    <w:abstractNumId w:val="21"/>
  </w:num>
  <w:num w:numId="10">
    <w:abstractNumId w:val="17"/>
  </w:num>
  <w:num w:numId="11">
    <w:abstractNumId w:val="31"/>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0"/>
  </w:num>
  <w:num w:numId="26">
    <w:abstractNumId w:val="11"/>
  </w:num>
  <w:num w:numId="27">
    <w:abstractNumId w:val="12"/>
  </w:num>
  <w:num w:numId="28">
    <w:abstractNumId w:val="28"/>
  </w:num>
  <w:num w:numId="29">
    <w:abstractNumId w:val="14"/>
  </w:num>
  <w:num w:numId="30">
    <w:abstractNumId w:val="27"/>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2964"/>
    <w:rsid w:val="00022E4A"/>
    <w:rsid w:val="00025AB8"/>
    <w:rsid w:val="0002667E"/>
    <w:rsid w:val="00026EC7"/>
    <w:rsid w:val="00026ECD"/>
    <w:rsid w:val="00027251"/>
    <w:rsid w:val="00027486"/>
    <w:rsid w:val="000277C4"/>
    <w:rsid w:val="000317C8"/>
    <w:rsid w:val="00035606"/>
    <w:rsid w:val="00042694"/>
    <w:rsid w:val="00044A99"/>
    <w:rsid w:val="0004506A"/>
    <w:rsid w:val="00046561"/>
    <w:rsid w:val="00053A8B"/>
    <w:rsid w:val="000544DF"/>
    <w:rsid w:val="00054986"/>
    <w:rsid w:val="000555B7"/>
    <w:rsid w:val="00062097"/>
    <w:rsid w:val="0006788B"/>
    <w:rsid w:val="000751FA"/>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1FE8"/>
    <w:rsid w:val="000E424F"/>
    <w:rsid w:val="000F4C4D"/>
    <w:rsid w:val="000F6731"/>
    <w:rsid w:val="000F695A"/>
    <w:rsid w:val="000F7990"/>
    <w:rsid w:val="00100A8E"/>
    <w:rsid w:val="00103538"/>
    <w:rsid w:val="00105486"/>
    <w:rsid w:val="00113145"/>
    <w:rsid w:val="00116D10"/>
    <w:rsid w:val="00120CC1"/>
    <w:rsid w:val="0012235C"/>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1820"/>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73C9"/>
    <w:rsid w:val="002701CD"/>
    <w:rsid w:val="00270BA0"/>
    <w:rsid w:val="002722DE"/>
    <w:rsid w:val="00272444"/>
    <w:rsid w:val="00272687"/>
    <w:rsid w:val="00275983"/>
    <w:rsid w:val="00275D12"/>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37C4"/>
    <w:rsid w:val="002C600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42F1"/>
    <w:rsid w:val="00426412"/>
    <w:rsid w:val="0043042F"/>
    <w:rsid w:val="00431BD6"/>
    <w:rsid w:val="004325A7"/>
    <w:rsid w:val="00436BAF"/>
    <w:rsid w:val="00436BD8"/>
    <w:rsid w:val="00437DD2"/>
    <w:rsid w:val="00442061"/>
    <w:rsid w:val="00443780"/>
    <w:rsid w:val="00444F9F"/>
    <w:rsid w:val="0044663D"/>
    <w:rsid w:val="00447BFA"/>
    <w:rsid w:val="0045251F"/>
    <w:rsid w:val="0045618C"/>
    <w:rsid w:val="0046202C"/>
    <w:rsid w:val="00462B86"/>
    <w:rsid w:val="0046481C"/>
    <w:rsid w:val="00467FFD"/>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2D80"/>
    <w:rsid w:val="004C771D"/>
    <w:rsid w:val="004C779D"/>
    <w:rsid w:val="004C7901"/>
    <w:rsid w:val="004D5015"/>
    <w:rsid w:val="004D5F45"/>
    <w:rsid w:val="004D63B0"/>
    <w:rsid w:val="004E24E9"/>
    <w:rsid w:val="004E61DF"/>
    <w:rsid w:val="004E6432"/>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645B"/>
    <w:rsid w:val="00560191"/>
    <w:rsid w:val="00561243"/>
    <w:rsid w:val="00571519"/>
    <w:rsid w:val="005717B3"/>
    <w:rsid w:val="00572ED3"/>
    <w:rsid w:val="00574037"/>
    <w:rsid w:val="005747B8"/>
    <w:rsid w:val="00576F61"/>
    <w:rsid w:val="0057751A"/>
    <w:rsid w:val="0058258B"/>
    <w:rsid w:val="00584D1B"/>
    <w:rsid w:val="00586CEF"/>
    <w:rsid w:val="00591161"/>
    <w:rsid w:val="00592382"/>
    <w:rsid w:val="00592D74"/>
    <w:rsid w:val="00593907"/>
    <w:rsid w:val="005A1232"/>
    <w:rsid w:val="005A6209"/>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6E4"/>
    <w:rsid w:val="00620EF0"/>
    <w:rsid w:val="00621188"/>
    <w:rsid w:val="006257ED"/>
    <w:rsid w:val="00625847"/>
    <w:rsid w:val="00625A1A"/>
    <w:rsid w:val="0063026F"/>
    <w:rsid w:val="00630CCE"/>
    <w:rsid w:val="00631BDC"/>
    <w:rsid w:val="0063211F"/>
    <w:rsid w:val="006338CA"/>
    <w:rsid w:val="00635B07"/>
    <w:rsid w:val="006361A2"/>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C47"/>
    <w:rsid w:val="008406AF"/>
    <w:rsid w:val="00842006"/>
    <w:rsid w:val="00844F9B"/>
    <w:rsid w:val="00845BF9"/>
    <w:rsid w:val="00845D05"/>
    <w:rsid w:val="0084721E"/>
    <w:rsid w:val="008476B6"/>
    <w:rsid w:val="00850DF8"/>
    <w:rsid w:val="008511B3"/>
    <w:rsid w:val="008520B4"/>
    <w:rsid w:val="00861A1B"/>
    <w:rsid w:val="008626E7"/>
    <w:rsid w:val="00865006"/>
    <w:rsid w:val="008668EA"/>
    <w:rsid w:val="00870493"/>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3CFA"/>
    <w:rsid w:val="009A52CA"/>
    <w:rsid w:val="009A5753"/>
    <w:rsid w:val="009A579D"/>
    <w:rsid w:val="009B005F"/>
    <w:rsid w:val="009B0E2F"/>
    <w:rsid w:val="009B32AA"/>
    <w:rsid w:val="009B3F88"/>
    <w:rsid w:val="009B615B"/>
    <w:rsid w:val="009B7DCD"/>
    <w:rsid w:val="009C1E45"/>
    <w:rsid w:val="009C3395"/>
    <w:rsid w:val="009C3CD7"/>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2F17"/>
    <w:rsid w:val="00A33632"/>
    <w:rsid w:val="00A40515"/>
    <w:rsid w:val="00A40DB6"/>
    <w:rsid w:val="00A4175D"/>
    <w:rsid w:val="00A42110"/>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5793"/>
    <w:rsid w:val="00A86C3A"/>
    <w:rsid w:val="00A900CB"/>
    <w:rsid w:val="00A9230D"/>
    <w:rsid w:val="00A93AE8"/>
    <w:rsid w:val="00A95A7B"/>
    <w:rsid w:val="00AA2CBC"/>
    <w:rsid w:val="00AA6843"/>
    <w:rsid w:val="00AB05C9"/>
    <w:rsid w:val="00AB2828"/>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E75"/>
    <w:rsid w:val="00B02235"/>
    <w:rsid w:val="00B03D06"/>
    <w:rsid w:val="00B06BCA"/>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23BE"/>
    <w:rsid w:val="00C27057"/>
    <w:rsid w:val="00C320CA"/>
    <w:rsid w:val="00C347D6"/>
    <w:rsid w:val="00C34F87"/>
    <w:rsid w:val="00C35504"/>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606E6"/>
    <w:rsid w:val="00D61580"/>
    <w:rsid w:val="00D61CC8"/>
    <w:rsid w:val="00D620F8"/>
    <w:rsid w:val="00D6433E"/>
    <w:rsid w:val="00D64C31"/>
    <w:rsid w:val="00D65041"/>
    <w:rsid w:val="00D66520"/>
    <w:rsid w:val="00D71130"/>
    <w:rsid w:val="00D71357"/>
    <w:rsid w:val="00D7162D"/>
    <w:rsid w:val="00D76FB4"/>
    <w:rsid w:val="00D7742A"/>
    <w:rsid w:val="00D77877"/>
    <w:rsid w:val="00D80E9A"/>
    <w:rsid w:val="00D81319"/>
    <w:rsid w:val="00D82325"/>
    <w:rsid w:val="00D875B7"/>
    <w:rsid w:val="00D915AB"/>
    <w:rsid w:val="00D915B0"/>
    <w:rsid w:val="00D944CE"/>
    <w:rsid w:val="00D94644"/>
    <w:rsid w:val="00D9543D"/>
    <w:rsid w:val="00D955BA"/>
    <w:rsid w:val="00DA023F"/>
    <w:rsid w:val="00DA2595"/>
    <w:rsid w:val="00DA343A"/>
    <w:rsid w:val="00DA61E4"/>
    <w:rsid w:val="00DA7460"/>
    <w:rsid w:val="00DA746E"/>
    <w:rsid w:val="00DA78FF"/>
    <w:rsid w:val="00DA7C88"/>
    <w:rsid w:val="00DC1D56"/>
    <w:rsid w:val="00DC4338"/>
    <w:rsid w:val="00DC6B53"/>
    <w:rsid w:val="00DD2B63"/>
    <w:rsid w:val="00DD3FF9"/>
    <w:rsid w:val="00DD46F4"/>
    <w:rsid w:val="00DD4B07"/>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E26"/>
    <w:rsid w:val="00E44786"/>
    <w:rsid w:val="00E474B4"/>
    <w:rsid w:val="00E51897"/>
    <w:rsid w:val="00E534FF"/>
    <w:rsid w:val="00E54699"/>
    <w:rsid w:val="00E549A4"/>
    <w:rsid w:val="00E54A0B"/>
    <w:rsid w:val="00E556A6"/>
    <w:rsid w:val="00E600D4"/>
    <w:rsid w:val="00E62EA2"/>
    <w:rsid w:val="00E63C57"/>
    <w:rsid w:val="00E665E6"/>
    <w:rsid w:val="00E666AB"/>
    <w:rsid w:val="00E67D58"/>
    <w:rsid w:val="00E72B3C"/>
    <w:rsid w:val="00E72E76"/>
    <w:rsid w:val="00E77E06"/>
    <w:rsid w:val="00E814C0"/>
    <w:rsid w:val="00E819E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1F51"/>
    <w:rsid w:val="00F82467"/>
    <w:rsid w:val="00F9410B"/>
    <w:rsid w:val="00F94C23"/>
    <w:rsid w:val="00F94CBD"/>
    <w:rsid w:val="00F96DE6"/>
    <w:rsid w:val="00F979DA"/>
    <w:rsid w:val="00FA11EF"/>
    <w:rsid w:val="00FA1A5D"/>
    <w:rsid w:val="00FA2361"/>
    <w:rsid w:val="00FA44F7"/>
    <w:rsid w:val="00FB13DF"/>
    <w:rsid w:val="00FB2A5E"/>
    <w:rsid w:val="00FB2FFE"/>
    <w:rsid w:val="00FB4FB0"/>
    <w:rsid w:val="00FB6386"/>
    <w:rsid w:val="00FB6443"/>
    <w:rsid w:val="00FB7EF0"/>
    <w:rsid w:val="00FC6C0F"/>
    <w:rsid w:val="00FD0E1E"/>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CE34E-B7B3-4FAA-82D1-FB5113FC9B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3248</Words>
  <Characters>18516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9</cp:revision>
  <cp:lastPrinted>1900-01-01T08:00:00Z</cp:lastPrinted>
  <dcterms:created xsi:type="dcterms:W3CDTF">2023-09-29T09:29:00Z</dcterms:created>
  <dcterms:modified xsi:type="dcterms:W3CDTF">2023-09-29T10:11:00Z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ies>
</file>